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78356" w14:textId="77777777" w:rsidR="00120F69" w:rsidRPr="007F05E6" w:rsidRDefault="00120F69" w:rsidP="00120F69">
      <w:pPr>
        <w:pStyle w:val="Unittitle"/>
      </w:pPr>
      <w:r>
        <w:t xml:space="preserve">8. Information and data principles </w:t>
      </w:r>
    </w:p>
    <w:p w14:paraId="29088565" w14:textId="77777777" w:rsidR="003D2679" w:rsidRPr="00692A45" w:rsidRDefault="003D2679" w:rsidP="003D2679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3F795F">
        <w:t>BIM</w:t>
      </w:r>
      <w:r>
        <w:t xml:space="preserve"> and</w:t>
      </w:r>
      <w:r w:rsidRPr="003F795F">
        <w:t xml:space="preserve"> CDE </w:t>
      </w:r>
      <w:r w:rsidRPr="00692A45">
        <w:t>(</w:t>
      </w:r>
      <w:r>
        <w:t>learner</w:t>
      </w:r>
      <w:r w:rsidRPr="00692A45">
        <w:t>)</w:t>
      </w:r>
    </w:p>
    <w:p w14:paraId="46F2443D" w14:textId="77777777" w:rsidR="003D2679" w:rsidRPr="0060042F" w:rsidRDefault="003D2679" w:rsidP="003D2679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 xml:space="preserve">What are the criteria of </w:t>
      </w:r>
      <w:r>
        <w:rPr>
          <w:rFonts w:ascii="Arial" w:hAnsi="Arial" w:cs="Arial"/>
          <w:sz w:val="22"/>
          <w:szCs w:val="22"/>
        </w:rPr>
        <w:t>l</w:t>
      </w:r>
      <w:r w:rsidRPr="0060042F">
        <w:rPr>
          <w:rFonts w:ascii="Arial" w:hAnsi="Arial" w:cs="Arial"/>
          <w:sz w:val="22"/>
          <w:szCs w:val="22"/>
        </w:rPr>
        <w:t>evel 3D BIM?</w:t>
      </w:r>
    </w:p>
    <w:p w14:paraId="5730BC1D" w14:textId="77777777" w:rsidR="003D2679" w:rsidRPr="0060042F" w:rsidRDefault="003D2679" w:rsidP="003D2679">
      <w:pPr>
        <w:pStyle w:val="ListParagraph"/>
        <w:rPr>
          <w:rFonts w:ascii="Arial" w:hAnsi="Arial" w:cs="Arial"/>
          <w:sz w:val="22"/>
          <w:szCs w:val="22"/>
        </w:rPr>
      </w:pPr>
    </w:p>
    <w:p w14:paraId="03AD8A38" w14:textId="77777777" w:rsidR="003D2679" w:rsidRDefault="003D2679" w:rsidP="003D2679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339C261D" w14:textId="77777777" w:rsidR="003D2679" w:rsidRDefault="003D2679" w:rsidP="003D2679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</w:rPr>
      </w:pPr>
    </w:p>
    <w:p w14:paraId="086F00FA" w14:textId="77777777" w:rsidR="003D2679" w:rsidRPr="00C325CE" w:rsidRDefault="003D2679" w:rsidP="003D2679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25853384" w14:textId="77777777" w:rsidR="003D2679" w:rsidRPr="0060042F" w:rsidRDefault="003D2679" w:rsidP="003D2679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2160761" w14:textId="77777777" w:rsidR="003D2679" w:rsidRPr="0060042F" w:rsidRDefault="003D2679" w:rsidP="003D2679">
      <w:pPr>
        <w:pStyle w:val="Answer"/>
        <w:numPr>
          <w:ilvl w:val="0"/>
          <w:numId w:val="35"/>
        </w:numPr>
        <w:ind w:left="360"/>
      </w:pPr>
      <w:r w:rsidRPr="0060042F">
        <w:t xml:space="preserve">What is the single source used to collect and manage information when working with a </w:t>
      </w:r>
      <w:r>
        <w:t>BIM</w:t>
      </w:r>
      <w:r w:rsidRPr="0060042F">
        <w:t>?</w:t>
      </w:r>
    </w:p>
    <w:p w14:paraId="2225BF19" w14:textId="77777777" w:rsidR="003D2679" w:rsidRDefault="003D2679" w:rsidP="003D2679">
      <w:pPr>
        <w:pStyle w:val="Answer"/>
        <w:ind w:left="720"/>
        <w:rPr>
          <w:color w:val="FF0000"/>
        </w:rPr>
      </w:pPr>
    </w:p>
    <w:p w14:paraId="1D20F808" w14:textId="77777777" w:rsidR="003D2679" w:rsidRDefault="003D2679" w:rsidP="003D2679">
      <w:pPr>
        <w:pStyle w:val="Answer"/>
        <w:ind w:left="720"/>
        <w:rPr>
          <w:color w:val="FF0000"/>
        </w:rPr>
      </w:pPr>
    </w:p>
    <w:p w14:paraId="14D7FC23" w14:textId="77777777" w:rsidR="003D2679" w:rsidRDefault="003D2679" w:rsidP="003D2679">
      <w:pPr>
        <w:pStyle w:val="Answer"/>
        <w:ind w:left="720"/>
        <w:rPr>
          <w:color w:val="FF0000"/>
        </w:rPr>
      </w:pPr>
    </w:p>
    <w:p w14:paraId="3CF08B27" w14:textId="77777777" w:rsidR="003D2679" w:rsidRPr="0060042F" w:rsidRDefault="003D2679" w:rsidP="003D2679">
      <w:pPr>
        <w:pStyle w:val="Answer"/>
        <w:ind w:left="720"/>
      </w:pPr>
    </w:p>
    <w:p w14:paraId="73173919" w14:textId="77777777" w:rsidR="003D2679" w:rsidRPr="0060042F" w:rsidRDefault="003D2679" w:rsidP="003D2679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three or more methods by which real-world data can be captured and viewed.</w:t>
      </w:r>
    </w:p>
    <w:p w14:paraId="0D3333E3" w14:textId="77777777" w:rsidR="00FE0EEC" w:rsidRPr="0060042F" w:rsidRDefault="00FE0EEC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005A53ED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24525103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04FAB67D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21378578" w14:textId="77777777" w:rsidR="00FE0EEC" w:rsidRDefault="00FE0EEC" w:rsidP="007673CA">
      <w:pPr>
        <w:pStyle w:val="Answernumbered"/>
        <w:numPr>
          <w:ilvl w:val="0"/>
          <w:numId w:val="0"/>
        </w:numPr>
        <w:ind w:left="714" w:hanging="357"/>
      </w:pPr>
    </w:p>
    <w:p w14:paraId="6A081EF0" w14:textId="77777777" w:rsidR="00FE0EEC" w:rsidRPr="004908A7" w:rsidRDefault="00FE0EEC" w:rsidP="007673CA">
      <w:pPr>
        <w:pStyle w:val="Answernumbered"/>
        <w:numPr>
          <w:ilvl w:val="0"/>
          <w:numId w:val="0"/>
        </w:numPr>
        <w:ind w:left="714" w:hanging="357"/>
      </w:pPr>
    </w:p>
    <w:p w14:paraId="5497CEED" w14:textId="77777777" w:rsidR="00FE0EEC" w:rsidRDefault="00FE0EEC" w:rsidP="00E55C23">
      <w:pPr>
        <w:pStyle w:val="Answernumbered"/>
        <w:numPr>
          <w:ilvl w:val="0"/>
          <w:numId w:val="0"/>
        </w:numPr>
        <w:ind w:left="714"/>
      </w:pPr>
    </w:p>
    <w:p w14:paraId="5EEA4FF5" w14:textId="77777777" w:rsidR="00FE0EEC" w:rsidRDefault="00FE0EEC" w:rsidP="00E55C23">
      <w:pPr>
        <w:pStyle w:val="Answernumbered"/>
        <w:numPr>
          <w:ilvl w:val="0"/>
          <w:numId w:val="0"/>
        </w:numPr>
        <w:ind w:left="714"/>
      </w:pPr>
    </w:p>
    <w:p w14:paraId="5E0A5F7D" w14:textId="77777777" w:rsidR="00FE0EEC" w:rsidRDefault="00FE0EEC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4EFE376B" w14:textId="77777777" w:rsidR="00FE0EEC" w:rsidRDefault="00FE0EEC" w:rsidP="00474F67">
      <w:pPr>
        <w:rPr>
          <w:rFonts w:cs="Arial"/>
          <w:szCs w:val="22"/>
        </w:rPr>
      </w:pPr>
    </w:p>
    <w:p w14:paraId="09A0EB20" w14:textId="77777777" w:rsidR="00FE0EEC" w:rsidRDefault="00FE0EEC" w:rsidP="006E1028">
      <w:pPr>
        <w:pStyle w:val="Answer"/>
      </w:pPr>
    </w:p>
    <w:p w14:paraId="51D38692" w14:textId="77777777" w:rsidR="00474F67" w:rsidRDefault="00474F67" w:rsidP="00474F67">
      <w:pPr>
        <w:rPr>
          <w:rFonts w:cs="Arial"/>
          <w:szCs w:val="22"/>
        </w:rPr>
      </w:pPr>
    </w:p>
    <w:p w14:paraId="3ADE7072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31241" w14:textId="77777777" w:rsidR="00316FBA" w:rsidRDefault="00316FBA">
      <w:pPr>
        <w:spacing w:before="0" w:after="0"/>
      </w:pPr>
      <w:r>
        <w:separator/>
      </w:r>
    </w:p>
  </w:endnote>
  <w:endnote w:type="continuationSeparator" w:id="0">
    <w:p w14:paraId="1F652DB6" w14:textId="77777777" w:rsidR="00316FBA" w:rsidRDefault="00316F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142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BEF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A0ED61D" wp14:editId="1638EEE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3EA96C" w14:textId="7869AF3E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9413A" w:rsidRPr="0059413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F659B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0ED6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E3EA96C" w14:textId="7869AF3E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9413A" w:rsidRPr="0059413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F659B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30E723" wp14:editId="6C1FE26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308B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36D3" w14:textId="77777777" w:rsidR="00316FBA" w:rsidRDefault="00316FBA">
      <w:pPr>
        <w:spacing w:before="0" w:after="0"/>
      </w:pPr>
      <w:r>
        <w:separator/>
      </w:r>
    </w:p>
  </w:footnote>
  <w:footnote w:type="continuationSeparator" w:id="0">
    <w:p w14:paraId="32186085" w14:textId="77777777" w:rsidR="00316FBA" w:rsidRDefault="00316F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AB3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D91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09E06F4" wp14:editId="597D9B7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D49488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2C2732F" wp14:editId="38C9A01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57A49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174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84725">
    <w:abstractNumId w:val="4"/>
  </w:num>
  <w:num w:numId="2" w16cid:durableId="1089034884">
    <w:abstractNumId w:val="15"/>
  </w:num>
  <w:num w:numId="3" w16cid:durableId="730035708">
    <w:abstractNumId w:val="22"/>
  </w:num>
  <w:num w:numId="4" w16cid:durableId="1710375077">
    <w:abstractNumId w:val="17"/>
  </w:num>
  <w:num w:numId="5" w16cid:durableId="1797942263">
    <w:abstractNumId w:val="7"/>
  </w:num>
  <w:num w:numId="6" w16cid:durableId="1433429537">
    <w:abstractNumId w:val="16"/>
  </w:num>
  <w:num w:numId="7" w16cid:durableId="152531308">
    <w:abstractNumId w:val="7"/>
  </w:num>
  <w:num w:numId="8" w16cid:durableId="1011104738">
    <w:abstractNumId w:val="1"/>
  </w:num>
  <w:num w:numId="9" w16cid:durableId="1601916012">
    <w:abstractNumId w:val="7"/>
    <w:lvlOverride w:ilvl="0">
      <w:startOverride w:val="1"/>
    </w:lvlOverride>
  </w:num>
  <w:num w:numId="10" w16cid:durableId="617103221">
    <w:abstractNumId w:val="18"/>
  </w:num>
  <w:num w:numId="11" w16cid:durableId="1154419848">
    <w:abstractNumId w:val="14"/>
  </w:num>
  <w:num w:numId="12" w16cid:durableId="2084795381">
    <w:abstractNumId w:val="5"/>
  </w:num>
  <w:num w:numId="13" w16cid:durableId="812917012">
    <w:abstractNumId w:val="12"/>
  </w:num>
  <w:num w:numId="14" w16cid:durableId="1672024643">
    <w:abstractNumId w:val="19"/>
  </w:num>
  <w:num w:numId="15" w16cid:durableId="429743379">
    <w:abstractNumId w:val="10"/>
  </w:num>
  <w:num w:numId="16" w16cid:durableId="1911306760">
    <w:abstractNumId w:val="6"/>
  </w:num>
  <w:num w:numId="17" w16cid:durableId="1088388796">
    <w:abstractNumId w:val="24"/>
  </w:num>
  <w:num w:numId="18" w16cid:durableId="1107891880">
    <w:abstractNumId w:val="25"/>
  </w:num>
  <w:num w:numId="19" w16cid:durableId="1778525846">
    <w:abstractNumId w:val="3"/>
  </w:num>
  <w:num w:numId="20" w16cid:durableId="1108433754">
    <w:abstractNumId w:val="2"/>
  </w:num>
  <w:num w:numId="21" w16cid:durableId="2012102146">
    <w:abstractNumId w:val="8"/>
  </w:num>
  <w:num w:numId="22" w16cid:durableId="728188813">
    <w:abstractNumId w:val="8"/>
    <w:lvlOverride w:ilvl="0">
      <w:startOverride w:val="1"/>
    </w:lvlOverride>
  </w:num>
  <w:num w:numId="23" w16cid:durableId="1183594498">
    <w:abstractNumId w:val="23"/>
  </w:num>
  <w:num w:numId="24" w16cid:durableId="293869145">
    <w:abstractNumId w:val="8"/>
    <w:lvlOverride w:ilvl="0">
      <w:startOverride w:val="1"/>
    </w:lvlOverride>
  </w:num>
  <w:num w:numId="25" w16cid:durableId="1674718888">
    <w:abstractNumId w:val="8"/>
    <w:lvlOverride w:ilvl="0">
      <w:startOverride w:val="1"/>
    </w:lvlOverride>
  </w:num>
  <w:num w:numId="26" w16cid:durableId="1021853514">
    <w:abstractNumId w:val="9"/>
  </w:num>
  <w:num w:numId="27" w16cid:durableId="1684085073">
    <w:abstractNumId w:val="20"/>
  </w:num>
  <w:num w:numId="28" w16cid:durableId="373120843">
    <w:abstractNumId w:val="8"/>
    <w:lvlOverride w:ilvl="0">
      <w:startOverride w:val="1"/>
    </w:lvlOverride>
  </w:num>
  <w:num w:numId="29" w16cid:durableId="235357007">
    <w:abstractNumId w:val="21"/>
  </w:num>
  <w:num w:numId="30" w16cid:durableId="1681547438">
    <w:abstractNumId w:val="8"/>
  </w:num>
  <w:num w:numId="31" w16cid:durableId="307785991">
    <w:abstractNumId w:val="8"/>
    <w:lvlOverride w:ilvl="0">
      <w:startOverride w:val="1"/>
    </w:lvlOverride>
  </w:num>
  <w:num w:numId="32" w16cid:durableId="1878465744">
    <w:abstractNumId w:val="8"/>
    <w:lvlOverride w:ilvl="0">
      <w:startOverride w:val="1"/>
    </w:lvlOverride>
  </w:num>
  <w:num w:numId="33" w16cid:durableId="91753458">
    <w:abstractNumId w:val="0"/>
  </w:num>
  <w:num w:numId="34" w16cid:durableId="1883011664">
    <w:abstractNumId w:val="11"/>
  </w:num>
  <w:num w:numId="35" w16cid:durableId="18550675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EEC"/>
    <w:rsid w:val="000033BD"/>
    <w:rsid w:val="00082C62"/>
    <w:rsid w:val="000B231F"/>
    <w:rsid w:val="000E194B"/>
    <w:rsid w:val="00110217"/>
    <w:rsid w:val="00120F69"/>
    <w:rsid w:val="00152AC3"/>
    <w:rsid w:val="00156AF3"/>
    <w:rsid w:val="0019491D"/>
    <w:rsid w:val="001F74AD"/>
    <w:rsid w:val="002D07A8"/>
    <w:rsid w:val="00316FBA"/>
    <w:rsid w:val="003405EA"/>
    <w:rsid w:val="00342E9E"/>
    <w:rsid w:val="003D2679"/>
    <w:rsid w:val="003F7F14"/>
    <w:rsid w:val="00404B31"/>
    <w:rsid w:val="00474F67"/>
    <w:rsid w:val="0048500D"/>
    <w:rsid w:val="00524E1B"/>
    <w:rsid w:val="0059413A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B711B"/>
    <w:rsid w:val="00AD179E"/>
    <w:rsid w:val="00AE245C"/>
    <w:rsid w:val="00B054EC"/>
    <w:rsid w:val="00B87223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87347"/>
    <w:rsid w:val="00FC5F85"/>
    <w:rsid w:val="00FD52DA"/>
    <w:rsid w:val="00FE0EE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8FCD8"/>
  <w15:docId w15:val="{6DEC0A41-1B66-459A-9008-B081B60C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0EE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941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47</Words>
  <Characters>256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2021-09-15T10:00:00Z</dcterms:created>
  <dcterms:modified xsi:type="dcterms:W3CDTF">2025-11-12T19:27:00Z</dcterms:modified>
</cp:coreProperties>
</file>